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F74B" w14:textId="61F110AD" w:rsidR="002E4EB0" w:rsidRPr="00D81135" w:rsidRDefault="002E4EB0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noProof/>
          <w:lang w:val="nn-NO"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D2CEE" wp14:editId="44216DDE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C5DF6E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2D2CEE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28C5DF6E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9C9ED23" w14:textId="77777777" w:rsidR="002E4EB0" w:rsidRPr="00D81135" w:rsidRDefault="002E4EB0">
      <w:pPr>
        <w:rPr>
          <w:rFonts w:ascii="Roboto Light" w:hAnsi="Roboto Light"/>
          <w:b/>
          <w:lang w:val="nn-NO"/>
        </w:rPr>
      </w:pPr>
    </w:p>
    <w:p w14:paraId="429B18FA" w14:textId="77777777" w:rsidR="002E4EB0" w:rsidRPr="00BF62D8" w:rsidRDefault="00DC44E7" w:rsidP="00B95AC9">
      <w:pPr>
        <w:rPr>
          <w:rFonts w:ascii="Arial" w:hAnsi="Arial" w:cs="Arial"/>
          <w:b/>
          <w:sz w:val="24"/>
          <w:szCs w:val="24"/>
          <w:lang w:val="nn-NO"/>
        </w:rPr>
      </w:pPr>
      <w:r w:rsidRPr="00BF62D8">
        <w:rPr>
          <w:rFonts w:ascii="Arial" w:hAnsi="Arial" w:cs="Arial"/>
          <w:b/>
          <w:sz w:val="24"/>
          <w:szCs w:val="24"/>
          <w:lang w:val="nn-NO"/>
        </w:rPr>
        <w:t>[</w:t>
      </w:r>
      <w:r w:rsidR="00A80BC9" w:rsidRPr="00BF62D8">
        <w:rPr>
          <w:rFonts w:ascii="Arial" w:hAnsi="Arial" w:cs="Arial"/>
          <w:b/>
          <w:sz w:val="24"/>
          <w:szCs w:val="24"/>
          <w:lang w:val="nn-NO"/>
        </w:rPr>
        <w:t>NA</w:t>
      </w:r>
      <w:r w:rsidR="00D51E02" w:rsidRPr="00BF62D8">
        <w:rPr>
          <w:rFonts w:ascii="Arial" w:hAnsi="Arial" w:cs="Arial"/>
          <w:b/>
          <w:sz w:val="24"/>
          <w:szCs w:val="24"/>
          <w:lang w:val="nn-NO"/>
        </w:rPr>
        <w:t>M</w:t>
      </w:r>
      <w:r w:rsidR="00A80BC9" w:rsidRPr="00BF62D8">
        <w:rPr>
          <w:rFonts w:ascii="Arial" w:hAnsi="Arial" w:cs="Arial"/>
          <w:b/>
          <w:sz w:val="24"/>
          <w:szCs w:val="24"/>
          <w:lang w:val="nn-NO"/>
        </w:rPr>
        <w:t>N</w:t>
      </w:r>
      <w:r w:rsidRPr="00BF62D8">
        <w:rPr>
          <w:rFonts w:ascii="Arial" w:hAnsi="Arial" w:cs="Arial"/>
          <w:b/>
          <w:sz w:val="24"/>
          <w:szCs w:val="24"/>
          <w:lang w:val="nn-NO"/>
        </w:rPr>
        <w:t>]</w:t>
      </w:r>
    </w:p>
    <w:p w14:paraId="531A10AD" w14:textId="77777777" w:rsidR="00501F64" w:rsidRPr="00BF62D8" w:rsidRDefault="00DC44E7" w:rsidP="00B95AC9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[</w:t>
      </w:r>
      <w:r w:rsidR="00B95AC9" w:rsidRPr="00BF62D8">
        <w:rPr>
          <w:rFonts w:ascii="Arial" w:hAnsi="Arial" w:cs="Arial"/>
          <w:b/>
          <w:lang w:val="nn-NO"/>
        </w:rPr>
        <w:t>Tittel</w:t>
      </w:r>
      <w:r w:rsidRPr="00BF62D8">
        <w:rPr>
          <w:rFonts w:ascii="Arial" w:hAnsi="Arial" w:cs="Arial"/>
          <w:b/>
          <w:lang w:val="nn-NO"/>
        </w:rPr>
        <w:t>]</w:t>
      </w:r>
    </w:p>
    <w:p w14:paraId="090CEBBC" w14:textId="486C4F3B" w:rsidR="00A4184C" w:rsidRPr="00BF62D8" w:rsidRDefault="00922D85" w:rsidP="00B95AC9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[</w:t>
      </w:r>
      <w:r w:rsidR="00A4184C" w:rsidRPr="00BF62D8">
        <w:rPr>
          <w:rFonts w:ascii="Arial" w:hAnsi="Arial" w:cs="Arial"/>
          <w:b/>
          <w:lang w:val="nn-NO"/>
        </w:rPr>
        <w:t xml:space="preserve">Rolle i </w:t>
      </w:r>
      <w:r w:rsidRPr="00BF62D8">
        <w:rPr>
          <w:rFonts w:ascii="Arial" w:hAnsi="Arial" w:cs="Arial"/>
          <w:b/>
          <w:lang w:val="nn-NO"/>
        </w:rPr>
        <w:t>denne entreprisen]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:rsidRPr="00D81135" w14:paraId="0DE0815B" w14:textId="77777777" w:rsidTr="00D515F4">
        <w:tc>
          <w:tcPr>
            <w:tcW w:w="127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29FE9F3B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Telefon:</w:t>
            </w:r>
          </w:p>
        </w:tc>
        <w:tc>
          <w:tcPr>
            <w:tcW w:w="3008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282F60DE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2F5496" w:themeColor="accent5" w:themeShade="BF"/>
              <w:bottom w:val="nil"/>
              <w:right w:val="single" w:sz="4" w:space="0" w:color="2F5496" w:themeColor="accent5" w:themeShade="BF"/>
            </w:tcBorders>
          </w:tcPr>
          <w:p w14:paraId="3CA3F499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53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8EB6426" w14:textId="77777777" w:rsidR="002E4EB0" w:rsidRPr="00BD5664" w:rsidRDefault="00B11A06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Fødselsdato</w:t>
            </w:r>
            <w:r w:rsidR="002E4EB0" w:rsidRPr="00BD5664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297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96E0C73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B11A06" w:rsidRPr="00D81135" w14:paraId="11906405" w14:textId="77777777" w:rsidTr="00D515F4">
        <w:tc>
          <w:tcPr>
            <w:tcW w:w="127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8CF30FC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Mobil:</w:t>
            </w:r>
          </w:p>
        </w:tc>
        <w:tc>
          <w:tcPr>
            <w:tcW w:w="3008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3F9724D7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2F5496" w:themeColor="accent5" w:themeShade="BF"/>
              <w:bottom w:val="nil"/>
              <w:right w:val="single" w:sz="4" w:space="0" w:color="2F5496" w:themeColor="accent5" w:themeShade="BF"/>
            </w:tcBorders>
          </w:tcPr>
          <w:p w14:paraId="246D1829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53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8449E63" w14:textId="77777777" w:rsidR="002E4EB0" w:rsidRPr="00BD5664" w:rsidRDefault="00DC44E7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proofErr w:type="spellStart"/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Epost</w:t>
            </w:r>
            <w:proofErr w:type="spellEnd"/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: </w:t>
            </w:r>
          </w:p>
        </w:tc>
        <w:tc>
          <w:tcPr>
            <w:tcW w:w="297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B7CE600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6B59DB5F" w14:textId="77777777" w:rsidR="00DC44E7" w:rsidRPr="00D81135" w:rsidRDefault="00DC44E7">
      <w:pPr>
        <w:rPr>
          <w:rFonts w:ascii="Roboto Light" w:hAnsi="Roboto Light"/>
          <w:b/>
          <w:lang w:val="nn-NO"/>
        </w:rPr>
      </w:pPr>
    </w:p>
    <w:p w14:paraId="7141B742" w14:textId="77777777" w:rsidR="00A80BC9" w:rsidRPr="00D81135" w:rsidRDefault="00A80BC9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 xml:space="preserve">Kort om </w:t>
      </w:r>
      <w:r w:rsidR="00DC44E7" w:rsidRPr="00D81135">
        <w:rPr>
          <w:rFonts w:ascii="Roboto Light" w:hAnsi="Roboto Light"/>
          <w:b/>
          <w:lang w:val="nn-NO"/>
        </w:rPr>
        <w:t>eigenskapar</w:t>
      </w:r>
      <w:r w:rsidR="00166BCF" w:rsidRPr="00D81135">
        <w:rPr>
          <w:rFonts w:ascii="Roboto Light" w:hAnsi="Roboto Light"/>
          <w:b/>
          <w:lang w:val="nn-NO"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616F7A" w14:paraId="47A05A79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120409D" w14:textId="77777777" w:rsidR="00A80BC9" w:rsidRDefault="00A80BC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av kjennet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eik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n - styrker /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personlege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eigenskapar</w:t>
            </w:r>
            <w:r w:rsidR="00F052B2"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,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under her</w:t>
            </w:r>
            <w:r w:rsidR="00F052B2"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språk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73D9AFB7" w14:textId="77777777" w:rsidR="00BF62D8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4A89483" w14:textId="77777777" w:rsidR="00BF62D8" w:rsidRPr="00BD5664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D5B6E39" w14:textId="77777777" w:rsidR="00A80BC9" w:rsidRPr="00D81135" w:rsidRDefault="00A80BC9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6DBBAA1F" w14:textId="77777777" w:rsidR="00A80BC9" w:rsidRPr="00D81135" w:rsidRDefault="00A80BC9" w:rsidP="00A80BC9">
      <w:pPr>
        <w:rPr>
          <w:rFonts w:ascii="Roboto Light" w:hAnsi="Roboto Light"/>
          <w:lang w:val="nn-NO"/>
        </w:rPr>
      </w:pPr>
    </w:p>
    <w:p w14:paraId="537A631E" w14:textId="77777777" w:rsidR="00046C31" w:rsidRPr="00BF62D8" w:rsidRDefault="00046C31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Kjernekompetanse</w:t>
      </w:r>
      <w:r w:rsidR="00166BCF" w:rsidRPr="00BF62D8">
        <w:rPr>
          <w:rFonts w:ascii="Arial" w:hAnsi="Arial" w:cs="Arial"/>
          <w:b/>
          <w:lang w:val="nn-NO"/>
        </w:rPr>
        <w:t xml:space="preserve"> relevant for oppdraget</w:t>
      </w:r>
      <w:r w:rsidRPr="00BF62D8">
        <w:rPr>
          <w:rFonts w:ascii="Arial" w:hAnsi="Arial" w:cs="Arial"/>
          <w:b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D81135" w14:paraId="2277770F" w14:textId="77777777" w:rsidTr="00D515F4">
        <w:tc>
          <w:tcPr>
            <w:tcW w:w="9067" w:type="dxa"/>
          </w:tcPr>
          <w:p w14:paraId="1939597B" w14:textId="77777777" w:rsidR="00046C31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av kjernekompetanse,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under her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tal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år erfaring (bransje og fagretning)»</w:t>
            </w:r>
          </w:p>
          <w:p w14:paraId="7E820206" w14:textId="77777777" w:rsidR="00BF62D8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BF68B7D" w14:textId="77777777" w:rsidR="00BF62D8" w:rsidRPr="00BD5664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82A8685" w14:textId="77777777" w:rsidR="00046C31" w:rsidRPr="00D81135" w:rsidRDefault="00046C31" w:rsidP="00323C3B">
            <w:pPr>
              <w:rPr>
                <w:rFonts w:ascii="Roboto Light" w:hAnsi="Roboto Light"/>
                <w:i/>
                <w:lang w:val="nn-NO"/>
              </w:rPr>
            </w:pPr>
          </w:p>
        </w:tc>
      </w:tr>
    </w:tbl>
    <w:p w14:paraId="5C1F2CA6" w14:textId="77777777" w:rsidR="00F052B2" w:rsidRPr="00D81135" w:rsidRDefault="00F052B2">
      <w:pPr>
        <w:rPr>
          <w:rFonts w:ascii="Roboto Light" w:hAnsi="Roboto Light"/>
          <w:lang w:val="nn-NO"/>
        </w:rPr>
      </w:pPr>
    </w:p>
    <w:p w14:paraId="3300D0F8" w14:textId="77777777" w:rsidR="00952844" w:rsidRPr="00BF62D8" w:rsidRDefault="00952844" w:rsidP="00BF62D8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Utdann</w:t>
      </w:r>
      <w:r w:rsidR="00DC44E7" w:rsidRPr="00BF62D8">
        <w:rPr>
          <w:rFonts w:ascii="Arial" w:hAnsi="Arial" w:cs="Arial"/>
          <w:b/>
          <w:lang w:val="nn-NO"/>
        </w:rPr>
        <w:t>ing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81135" w14:paraId="5CB4DAE9" w14:textId="77777777" w:rsidTr="00D515F4">
        <w:tc>
          <w:tcPr>
            <w:tcW w:w="9067" w:type="dxa"/>
          </w:tcPr>
          <w:p w14:paraId="415D8CD1" w14:textId="77777777" w:rsidR="00952844" w:rsidRDefault="00952844" w:rsidP="00BD5664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av utdann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og kurs»</w:t>
            </w:r>
          </w:p>
          <w:p w14:paraId="2C4E808B" w14:textId="77777777" w:rsidR="00451CA3" w:rsidRPr="00BD5664" w:rsidRDefault="00451CA3" w:rsidP="00BD5664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CEFF5C8" w14:textId="77777777" w:rsidR="00952844" w:rsidRPr="00D81135" w:rsidRDefault="00952844" w:rsidP="001D7199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213F1402" w14:textId="77777777" w:rsidR="00952844" w:rsidRPr="00D81135" w:rsidRDefault="00952844">
      <w:pPr>
        <w:rPr>
          <w:rFonts w:ascii="Roboto Light" w:hAnsi="Roboto Light"/>
          <w:b/>
          <w:lang w:val="nn-NO"/>
        </w:rPr>
      </w:pPr>
    </w:p>
    <w:p w14:paraId="0BEF51C5" w14:textId="77777777" w:rsidR="005825C1" w:rsidRPr="00BF62D8" w:rsidRDefault="00952844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Formalu</w:t>
      </w:r>
      <w:r w:rsidR="005825C1" w:rsidRPr="00BF62D8">
        <w:rPr>
          <w:rFonts w:ascii="Arial" w:hAnsi="Arial" w:cs="Arial"/>
          <w:b/>
          <w:lang w:val="nn-NO"/>
        </w:rPr>
        <w:t>tdann</w:t>
      </w:r>
      <w:r w:rsidR="00DC44E7" w:rsidRPr="00BF62D8">
        <w:rPr>
          <w:rFonts w:ascii="Arial" w:hAnsi="Arial" w:cs="Arial"/>
          <w:b/>
          <w:lang w:val="nn-NO"/>
        </w:rPr>
        <w:t>ing</w:t>
      </w:r>
      <w:r w:rsidR="005825C1" w:rsidRPr="00BF62D8">
        <w:rPr>
          <w:rFonts w:ascii="Arial" w:hAnsi="Arial" w:cs="Arial"/>
          <w:b/>
          <w:lang w:val="nn-NO"/>
        </w:rPr>
        <w:t>:</w:t>
      </w:r>
    </w:p>
    <w:tbl>
      <w:tblPr>
        <w:tblStyle w:val="Tabellrutenett"/>
        <w:tblW w:w="9067" w:type="dxa"/>
        <w:tblInd w:w="5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RPr="00D81135" w14:paraId="5359EEAE" w14:textId="77777777" w:rsidTr="00D515F4">
        <w:tc>
          <w:tcPr>
            <w:tcW w:w="2332" w:type="dxa"/>
            <w:gridSpan w:val="2"/>
            <w:shd w:val="clear" w:color="auto" w:fill="D9E2F3" w:themeFill="accent5" w:themeFillTint="33"/>
          </w:tcPr>
          <w:p w14:paraId="77209927" w14:textId="77777777" w:rsidR="00046C31" w:rsidRPr="00D81135" w:rsidRDefault="00046C31" w:rsidP="00046C31">
            <w:pPr>
              <w:jc w:val="center"/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Tidsperiode </w:t>
            </w:r>
            <w:r w:rsidR="00DC44E7" w:rsidRPr="00D81135">
              <w:rPr>
                <w:rFonts w:ascii="Roboto Light" w:hAnsi="Roboto Light"/>
                <w:lang w:val="nn-NO"/>
              </w:rPr>
              <w:t>frå</w:t>
            </w:r>
            <w:r w:rsidRPr="00D81135">
              <w:rPr>
                <w:rFonts w:ascii="Roboto Light" w:hAnsi="Roboto Light"/>
                <w:lang w:val="nn-NO"/>
              </w:rPr>
              <w:t xml:space="preserve"> - til</w:t>
            </w:r>
          </w:p>
        </w:tc>
        <w:tc>
          <w:tcPr>
            <w:tcW w:w="2908" w:type="dxa"/>
            <w:shd w:val="clear" w:color="auto" w:fill="D9E2F3" w:themeFill="accent5" w:themeFillTint="33"/>
          </w:tcPr>
          <w:p w14:paraId="38A05BEA" w14:textId="77777777" w:rsidR="00046C31" w:rsidRPr="00D81135" w:rsidRDefault="00046C31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Institusjon</w:t>
            </w:r>
          </w:p>
        </w:tc>
        <w:tc>
          <w:tcPr>
            <w:tcW w:w="3827" w:type="dxa"/>
            <w:shd w:val="clear" w:color="auto" w:fill="D9E2F3" w:themeFill="accent5" w:themeFillTint="33"/>
          </w:tcPr>
          <w:p w14:paraId="7AF2E577" w14:textId="77777777" w:rsidR="00046C31" w:rsidRPr="00D81135" w:rsidRDefault="00046C31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Grad / </w:t>
            </w:r>
            <w:r w:rsidR="00DC44E7" w:rsidRPr="00D81135">
              <w:rPr>
                <w:rFonts w:ascii="Roboto Light" w:hAnsi="Roboto Light"/>
                <w:lang w:val="nn-NO"/>
              </w:rPr>
              <w:t>skildring</w:t>
            </w:r>
          </w:p>
        </w:tc>
      </w:tr>
      <w:tr w:rsidR="00046C31" w:rsidRPr="00D81135" w14:paraId="1980432A" w14:textId="77777777" w:rsidTr="00D515F4">
        <w:tc>
          <w:tcPr>
            <w:tcW w:w="1166" w:type="dxa"/>
          </w:tcPr>
          <w:p w14:paraId="3C266B25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</w:tcPr>
          <w:p w14:paraId="28E92D6E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2908" w:type="dxa"/>
          </w:tcPr>
          <w:p w14:paraId="14809747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n»</w:t>
            </w:r>
          </w:p>
        </w:tc>
        <w:tc>
          <w:tcPr>
            <w:tcW w:w="3827" w:type="dxa"/>
          </w:tcPr>
          <w:p w14:paraId="243828C1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A80BC9"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grad / 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="00A80BC9" w:rsidRPr="00BD5664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46C31" w:rsidRPr="00D81135" w14:paraId="68B5AD5E" w14:textId="77777777" w:rsidTr="00D515F4">
        <w:tc>
          <w:tcPr>
            <w:tcW w:w="1166" w:type="dxa"/>
          </w:tcPr>
          <w:p w14:paraId="689D6DEF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7A8F5531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67C4442A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6F77F9C3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A669E3" w:rsidRPr="00D81135" w14:paraId="51817DC4" w14:textId="77777777" w:rsidTr="00D515F4">
        <w:tc>
          <w:tcPr>
            <w:tcW w:w="1166" w:type="dxa"/>
          </w:tcPr>
          <w:p w14:paraId="1CC8CEFC" w14:textId="77777777" w:rsidR="00A669E3" w:rsidRPr="00BD5664" w:rsidRDefault="00A669E3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5EB9593C" w14:textId="77777777" w:rsidR="00A669E3" w:rsidRPr="00BD5664" w:rsidRDefault="00A669E3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07A13BC6" w14:textId="77777777" w:rsidR="00A669E3" w:rsidRPr="00BD5664" w:rsidRDefault="00A669E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4F7EE0C3" w14:textId="77777777" w:rsidR="00A669E3" w:rsidRPr="00BD5664" w:rsidRDefault="00A669E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6FC2BBBD" w14:textId="77777777" w:rsidR="00046C31" w:rsidRPr="00D81135" w:rsidRDefault="00046C31">
      <w:pPr>
        <w:rPr>
          <w:rFonts w:ascii="Roboto Light" w:hAnsi="Roboto Light"/>
          <w:b/>
          <w:lang w:val="nn-NO"/>
        </w:rPr>
      </w:pPr>
    </w:p>
    <w:p w14:paraId="1CA94550" w14:textId="77777777" w:rsidR="00A669E3" w:rsidRPr="00BF62D8" w:rsidRDefault="00952844" w:rsidP="00A669E3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K</w:t>
      </w:r>
      <w:r w:rsidR="00A669E3" w:rsidRPr="00BF62D8">
        <w:rPr>
          <w:rFonts w:ascii="Arial" w:hAnsi="Arial" w:cs="Arial"/>
          <w:b/>
          <w:lang w:val="nn-NO"/>
        </w:rPr>
        <w:t>urs</w:t>
      </w:r>
      <w:r w:rsidRPr="00BF62D8">
        <w:rPr>
          <w:rFonts w:ascii="Arial" w:hAnsi="Arial" w:cs="Arial"/>
          <w:b/>
          <w:lang w:val="nn-NO"/>
        </w:rPr>
        <w:t xml:space="preserve">, sertifisering og </w:t>
      </w:r>
      <w:r w:rsidR="00DC44E7" w:rsidRPr="00BF62D8">
        <w:rPr>
          <w:rFonts w:ascii="Arial" w:hAnsi="Arial" w:cs="Arial"/>
          <w:b/>
          <w:lang w:val="nn-NO"/>
        </w:rPr>
        <w:t>annan</w:t>
      </w:r>
      <w:r w:rsidRPr="00BF62D8">
        <w:rPr>
          <w:rFonts w:ascii="Arial" w:hAnsi="Arial" w:cs="Arial"/>
          <w:b/>
          <w:lang w:val="nn-NO"/>
        </w:rPr>
        <w:t xml:space="preserve"> kompetanse</w:t>
      </w:r>
      <w:r w:rsidR="00A669E3" w:rsidRPr="00BF62D8">
        <w:rPr>
          <w:rFonts w:ascii="Arial" w:hAnsi="Arial" w:cs="Arial"/>
          <w:b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:rsidRPr="00D81135" w14:paraId="3656024D" w14:textId="77777777" w:rsidTr="00D515F4">
        <w:tc>
          <w:tcPr>
            <w:tcW w:w="2332" w:type="dxa"/>
            <w:gridSpan w:val="2"/>
            <w:shd w:val="clear" w:color="auto" w:fill="D9E2F3" w:themeFill="accent5" w:themeFillTint="33"/>
          </w:tcPr>
          <w:p w14:paraId="24D4C716" w14:textId="77777777" w:rsidR="00952844" w:rsidRPr="00D81135" w:rsidRDefault="00952844" w:rsidP="00323C3B">
            <w:pPr>
              <w:jc w:val="center"/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Tidsperiode </w:t>
            </w:r>
            <w:r w:rsidR="00DC44E7" w:rsidRPr="00D81135">
              <w:rPr>
                <w:rFonts w:ascii="Roboto Light" w:hAnsi="Roboto Light"/>
                <w:lang w:val="nn-NO"/>
              </w:rPr>
              <w:t>frå</w:t>
            </w:r>
            <w:r w:rsidRPr="00D81135">
              <w:rPr>
                <w:rFonts w:ascii="Roboto Light" w:hAnsi="Roboto Light"/>
                <w:lang w:val="nn-NO"/>
              </w:rPr>
              <w:t xml:space="preserve"> - til</w:t>
            </w:r>
          </w:p>
        </w:tc>
        <w:tc>
          <w:tcPr>
            <w:tcW w:w="2908" w:type="dxa"/>
            <w:shd w:val="clear" w:color="auto" w:fill="D9E2F3" w:themeFill="accent5" w:themeFillTint="33"/>
          </w:tcPr>
          <w:p w14:paraId="11E6533D" w14:textId="77777777" w:rsidR="00952844" w:rsidRPr="00D81135" w:rsidRDefault="00952844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Institusjon</w:t>
            </w:r>
          </w:p>
        </w:tc>
        <w:tc>
          <w:tcPr>
            <w:tcW w:w="3827" w:type="dxa"/>
            <w:shd w:val="clear" w:color="auto" w:fill="D9E2F3" w:themeFill="accent5" w:themeFillTint="33"/>
          </w:tcPr>
          <w:p w14:paraId="4C140022" w14:textId="77777777" w:rsidR="00952844" w:rsidRPr="00D81135" w:rsidRDefault="00DC44E7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Varigheit</w:t>
            </w:r>
            <w:r w:rsidR="00952844" w:rsidRPr="00D81135">
              <w:rPr>
                <w:rFonts w:ascii="Roboto Light" w:hAnsi="Roboto Light"/>
                <w:lang w:val="nn-NO"/>
              </w:rPr>
              <w:t xml:space="preserve"> og </w:t>
            </w:r>
            <w:r w:rsidRPr="00D81135">
              <w:rPr>
                <w:rFonts w:ascii="Roboto Light" w:hAnsi="Roboto Light"/>
                <w:lang w:val="nn-NO"/>
              </w:rPr>
              <w:t>skildring</w:t>
            </w:r>
          </w:p>
        </w:tc>
      </w:tr>
      <w:tr w:rsidR="00952844" w:rsidRPr="00D81135" w14:paraId="24F95941" w14:textId="77777777" w:rsidTr="00D515F4">
        <w:tc>
          <w:tcPr>
            <w:tcW w:w="1166" w:type="dxa"/>
          </w:tcPr>
          <w:p w14:paraId="1CA317AC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</w:tcPr>
          <w:p w14:paraId="37CFD0D7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2908" w:type="dxa"/>
          </w:tcPr>
          <w:p w14:paraId="3A8B9A27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n»</w:t>
            </w:r>
          </w:p>
        </w:tc>
        <w:tc>
          <w:tcPr>
            <w:tcW w:w="3827" w:type="dxa"/>
          </w:tcPr>
          <w:p w14:paraId="18A5A00A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952844" w:rsidRPr="00D81135" w14:paraId="7AFFE440" w14:textId="77777777" w:rsidTr="00D515F4">
        <w:tc>
          <w:tcPr>
            <w:tcW w:w="1166" w:type="dxa"/>
          </w:tcPr>
          <w:p w14:paraId="0CE1E03E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506464E4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367F6BC6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515668D0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952844" w:rsidRPr="00D81135" w14:paraId="1F28C808" w14:textId="77777777" w:rsidTr="00D515F4">
        <w:tc>
          <w:tcPr>
            <w:tcW w:w="1166" w:type="dxa"/>
          </w:tcPr>
          <w:p w14:paraId="45E472A5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680F0678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23782454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53167239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7A8E8DC8" w14:textId="77777777" w:rsidR="00F052B2" w:rsidRPr="00D81135" w:rsidRDefault="00F052B2" w:rsidP="00F052B2">
      <w:pPr>
        <w:rPr>
          <w:rFonts w:ascii="Roboto Light" w:hAnsi="Roboto Light"/>
          <w:b/>
          <w:lang w:val="nn-NO"/>
        </w:rPr>
      </w:pPr>
    </w:p>
    <w:p w14:paraId="49E2184F" w14:textId="77777777" w:rsidR="00952844" w:rsidRPr="00BF62D8" w:rsidRDefault="00952844" w:rsidP="00952844">
      <w:pPr>
        <w:jc w:val="center"/>
        <w:rPr>
          <w:rFonts w:ascii="Arial" w:hAnsi="Arial" w:cs="Arial"/>
          <w:b/>
          <w:sz w:val="24"/>
          <w:szCs w:val="24"/>
          <w:u w:val="single"/>
          <w:lang w:val="nn-NO"/>
        </w:rPr>
      </w:pPr>
      <w:r w:rsidRPr="00BF62D8">
        <w:rPr>
          <w:rFonts w:ascii="Arial" w:hAnsi="Arial" w:cs="Arial"/>
          <w:b/>
          <w:sz w:val="24"/>
          <w:szCs w:val="24"/>
          <w:u w:val="single"/>
          <w:lang w:val="nn-NO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81135" w14:paraId="5EC61389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1CB62D9" w14:textId="77777777" w:rsidR="0095284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3819DD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erfaring»</w:t>
            </w:r>
          </w:p>
          <w:p w14:paraId="31BFE846" w14:textId="77777777" w:rsidR="00451CA3" w:rsidRDefault="00451CA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3F82F10" w14:textId="77777777" w:rsidR="00451CA3" w:rsidRPr="003819DD" w:rsidRDefault="00451CA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29BD1A1" w14:textId="77777777" w:rsidR="00952844" w:rsidRPr="00D81135" w:rsidRDefault="00952844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6FE85DE3" w14:textId="77777777" w:rsidR="00952844" w:rsidRPr="00D81135" w:rsidRDefault="00952844" w:rsidP="00952844">
      <w:pPr>
        <w:rPr>
          <w:rFonts w:ascii="Roboto Light" w:hAnsi="Roboto Light"/>
          <w:b/>
          <w:lang w:val="nn-NO"/>
        </w:rPr>
      </w:pPr>
    </w:p>
    <w:p w14:paraId="3F523475" w14:textId="77777777" w:rsidR="00A80BC9" w:rsidRPr="00451CA3" w:rsidRDefault="00DC44E7">
      <w:pPr>
        <w:rPr>
          <w:rFonts w:ascii="Arial" w:hAnsi="Arial" w:cs="Arial"/>
          <w:b/>
          <w:lang w:val="nn-NO"/>
        </w:rPr>
      </w:pPr>
      <w:r w:rsidRPr="00451CA3">
        <w:rPr>
          <w:rFonts w:ascii="Arial" w:hAnsi="Arial" w:cs="Arial"/>
          <w:b/>
          <w:lang w:val="nn-NO"/>
        </w:rPr>
        <w:t>Noverande</w:t>
      </w:r>
      <w:r w:rsidR="000F5D79" w:rsidRPr="00451CA3">
        <w:rPr>
          <w:rFonts w:ascii="Arial" w:hAnsi="Arial" w:cs="Arial"/>
          <w:b/>
          <w:lang w:val="nn-NO"/>
        </w:rPr>
        <w:t xml:space="preserve"> </w:t>
      </w:r>
      <w:r w:rsidRPr="00451CA3">
        <w:rPr>
          <w:rFonts w:ascii="Arial" w:hAnsi="Arial" w:cs="Arial"/>
          <w:b/>
          <w:lang w:val="nn-NO"/>
        </w:rPr>
        <w:t>tilsetjingsforhold</w:t>
      </w:r>
      <w:r w:rsidR="00A80BC9" w:rsidRPr="00451CA3">
        <w:rPr>
          <w:rFonts w:ascii="Arial" w:hAnsi="Arial" w:cs="Arial"/>
          <w:b/>
          <w:lang w:val="nn-NO"/>
        </w:rPr>
        <w:t>:</w:t>
      </w:r>
    </w:p>
    <w:p w14:paraId="4FB33FF9" w14:textId="77777777" w:rsidR="000F5D79" w:rsidRPr="00451CA3" w:rsidRDefault="005D46A5" w:rsidP="000F5D79">
      <w:pPr>
        <w:rPr>
          <w:rFonts w:ascii="Arial" w:hAnsi="Arial" w:cs="Arial"/>
          <w:b/>
          <w:smallCaps/>
          <w:lang w:val="nn-NO"/>
        </w:rPr>
      </w:pPr>
      <w:r w:rsidRPr="00451CA3">
        <w:rPr>
          <w:rFonts w:ascii="Arial" w:hAnsi="Arial" w:cs="Arial"/>
          <w:b/>
          <w:smallCaps/>
          <w:lang w:val="nn-NO"/>
        </w:rPr>
        <w:t>[arbeidsgjevar]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75D3BA15" w14:textId="77777777" w:rsidTr="00D515F4">
        <w:tc>
          <w:tcPr>
            <w:tcW w:w="2332" w:type="dxa"/>
            <w:gridSpan w:val="2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  <w:shd w:val="clear" w:color="auto" w:fill="D9E2F3" w:themeFill="accent5" w:themeFillTint="33"/>
          </w:tcPr>
          <w:p w14:paraId="2AAA1AA3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Tidsperiode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frå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- til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  <w:shd w:val="clear" w:color="auto" w:fill="D9E2F3" w:themeFill="accent5" w:themeFillTint="33"/>
          </w:tcPr>
          <w:p w14:paraId="5ACC9743" w14:textId="77777777" w:rsidR="000F5D79" w:rsidRPr="00D81135" w:rsidRDefault="000F5D79" w:rsidP="000F5D79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Stilling</w:t>
            </w:r>
          </w:p>
        </w:tc>
      </w:tr>
      <w:tr w:rsidR="000F5D79" w:rsidRPr="00D81135" w14:paraId="6AB28417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5696A22D" w14:textId="77777777" w:rsidR="000F5D79" w:rsidRPr="00D81135" w:rsidRDefault="000F5D79" w:rsidP="00323C3B">
            <w:pPr>
              <w:jc w:val="center"/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6BD87D93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6B565973" w14:textId="77777777" w:rsidR="000F5D79" w:rsidRPr="00D81135" w:rsidRDefault="000F5D79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«tittel / kort </w:t>
            </w:r>
            <w:r w:rsidR="005D46A5" w:rsidRPr="00D81135">
              <w:rPr>
                <w:rFonts w:ascii="Roboto Light" w:hAnsi="Roboto Light"/>
                <w:lang w:val="nn-NO"/>
              </w:rPr>
              <w:t>skildring</w:t>
            </w:r>
            <w:r w:rsidRPr="00D81135">
              <w:rPr>
                <w:rFonts w:ascii="Roboto Light" w:hAnsi="Roboto Light"/>
                <w:lang w:val="nn-NO"/>
              </w:rPr>
              <w:t>»</w:t>
            </w:r>
          </w:p>
        </w:tc>
      </w:tr>
      <w:tr w:rsidR="000F5D79" w:rsidRPr="00D81135" w14:paraId="66CFAF84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5D82552C" w14:textId="77777777" w:rsidR="000F5D79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«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stillingsinnh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ld»</w:t>
            </w:r>
          </w:p>
          <w:p w14:paraId="385EF153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C0A6B9F" w14:textId="77777777" w:rsidR="000F5D79" w:rsidRPr="003819DD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88D456D" w14:textId="77777777" w:rsidR="000F5D79" w:rsidRPr="00D81135" w:rsidRDefault="000F5D79">
      <w:pPr>
        <w:rPr>
          <w:rFonts w:ascii="Roboto Light" w:hAnsi="Roboto Light"/>
          <w:b/>
          <w:lang w:val="nn-NO"/>
        </w:rPr>
      </w:pPr>
    </w:p>
    <w:p w14:paraId="6EAD44B4" w14:textId="77777777" w:rsidR="000F5D79" w:rsidRPr="009F7A5E" w:rsidRDefault="005D46A5" w:rsidP="000F5D79">
      <w:pPr>
        <w:rPr>
          <w:rFonts w:ascii="Arial" w:hAnsi="Arial" w:cs="Arial"/>
          <w:b/>
          <w:lang w:val="nn-NO"/>
        </w:rPr>
      </w:pPr>
      <w:r w:rsidRPr="009F7A5E">
        <w:rPr>
          <w:rFonts w:ascii="Arial" w:hAnsi="Arial" w:cs="Arial"/>
          <w:b/>
          <w:lang w:val="nn-NO"/>
        </w:rPr>
        <w:t>Tidlegare</w:t>
      </w:r>
      <w:r w:rsidR="000F5D79" w:rsidRPr="009F7A5E">
        <w:rPr>
          <w:rFonts w:ascii="Arial" w:hAnsi="Arial" w:cs="Arial"/>
          <w:b/>
          <w:lang w:val="nn-NO"/>
        </w:rPr>
        <w:t xml:space="preserve"> </w:t>
      </w:r>
      <w:r w:rsidRPr="009F7A5E">
        <w:rPr>
          <w:rFonts w:ascii="Arial" w:hAnsi="Arial" w:cs="Arial"/>
          <w:b/>
          <w:lang w:val="nn-NO"/>
        </w:rPr>
        <w:t>tilsetjing</w:t>
      </w:r>
      <w:r w:rsidR="000F5D79" w:rsidRPr="009F7A5E">
        <w:rPr>
          <w:rFonts w:ascii="Arial" w:hAnsi="Arial" w:cs="Arial"/>
          <w:b/>
          <w:lang w:val="nn-NO"/>
        </w:rPr>
        <w:t>sforhold:</w:t>
      </w:r>
    </w:p>
    <w:p w14:paraId="0831B2FE" w14:textId="77777777" w:rsidR="005D46A5" w:rsidRPr="009F7A5E" w:rsidRDefault="005D46A5" w:rsidP="005D46A5">
      <w:pPr>
        <w:rPr>
          <w:rFonts w:ascii="Arial" w:hAnsi="Arial" w:cs="Arial"/>
          <w:b/>
          <w:i/>
          <w:smallCaps/>
          <w:lang w:val="nn-NO"/>
        </w:rPr>
      </w:pPr>
      <w:r w:rsidRPr="009F7A5E">
        <w:rPr>
          <w:rFonts w:ascii="Arial" w:hAnsi="Arial" w:cs="Arial"/>
          <w:b/>
          <w:i/>
          <w:smallCaps/>
          <w:lang w:val="nn-NO"/>
        </w:rPr>
        <w:t>[arbeidsgjevar 1]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6D49D260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5AC68A7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237B937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5EC95835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«tittel / 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F5D79" w:rsidRPr="00D81135" w14:paraId="26A6742D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418A702" w14:textId="77777777" w:rsidR="000F5D79" w:rsidRPr="003819DD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«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stillingsinnh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ld»</w:t>
            </w:r>
          </w:p>
          <w:p w14:paraId="53DBD49F" w14:textId="77777777" w:rsidR="000F5D79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0CBD491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5AC3B059" w14:textId="77777777" w:rsidR="000F5D79" w:rsidRPr="00D81135" w:rsidRDefault="000F5D79">
      <w:pPr>
        <w:rPr>
          <w:rFonts w:ascii="Roboto Light" w:hAnsi="Roboto Light"/>
          <w:b/>
          <w:lang w:val="nn-NO"/>
        </w:rPr>
      </w:pPr>
    </w:p>
    <w:p w14:paraId="20512F0C" w14:textId="77777777" w:rsidR="005D46A5" w:rsidRPr="009F7A5E" w:rsidRDefault="005D46A5" w:rsidP="005D46A5">
      <w:pPr>
        <w:rPr>
          <w:rFonts w:ascii="Arial" w:hAnsi="Arial" w:cs="Arial"/>
          <w:b/>
          <w:i/>
          <w:smallCaps/>
          <w:lang w:val="nn-NO"/>
        </w:rPr>
      </w:pPr>
      <w:r w:rsidRPr="009F7A5E">
        <w:rPr>
          <w:rFonts w:ascii="Arial" w:hAnsi="Arial" w:cs="Arial"/>
          <w:b/>
          <w:i/>
          <w:smallCaps/>
          <w:lang w:val="nn-NO"/>
        </w:rPr>
        <w:t>[arbeidsgjevar 2]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44121D44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65869FF2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8B2F6C7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4B237C4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«tittel / 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F5D79" w:rsidRPr="00D81135" w14:paraId="61A29A2C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5F982FD" w14:textId="77777777" w:rsidR="005D46A5" w:rsidRPr="003819DD" w:rsidRDefault="005D46A5" w:rsidP="005D46A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«Skildring/samandrag av stillingsinnhald»</w:t>
            </w:r>
          </w:p>
          <w:p w14:paraId="42252A7C" w14:textId="77777777" w:rsidR="000F5D79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022C9C0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36017881" w14:textId="77777777" w:rsidR="000F5D79" w:rsidRPr="00D81135" w:rsidRDefault="000F5D79" w:rsidP="000F5D79">
      <w:pPr>
        <w:rPr>
          <w:rFonts w:ascii="Roboto Light" w:hAnsi="Roboto Light"/>
          <w:b/>
          <w:lang w:val="nn-NO"/>
        </w:rPr>
      </w:pPr>
    </w:p>
    <w:p w14:paraId="7178C3A1" w14:textId="77777777" w:rsidR="005D46A5" w:rsidRPr="009F7A5E" w:rsidRDefault="005D46A5" w:rsidP="005D46A5">
      <w:pPr>
        <w:rPr>
          <w:rFonts w:ascii="Arial" w:hAnsi="Arial" w:cs="Arial"/>
          <w:b/>
          <w:i/>
          <w:smallCaps/>
          <w:lang w:val="nn-NO"/>
        </w:rPr>
      </w:pPr>
      <w:r w:rsidRPr="009F7A5E">
        <w:rPr>
          <w:rFonts w:ascii="Arial" w:hAnsi="Arial" w:cs="Arial"/>
          <w:b/>
          <w:i/>
          <w:smallCaps/>
          <w:lang w:val="nn-NO"/>
        </w:rPr>
        <w:t>[arbeidsgjevar 3]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4AE4DF6A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0F5DE5D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33607EC3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17EBC4AD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«tittel / 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F5D79" w:rsidRPr="00D81135" w14:paraId="5F0D973B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95BB2AF" w14:textId="77777777" w:rsidR="005D46A5" w:rsidRDefault="005D46A5" w:rsidP="005D46A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«Skildring/samandrag av stillingsinnhald»</w:t>
            </w:r>
          </w:p>
          <w:p w14:paraId="5D3225A2" w14:textId="77777777" w:rsidR="009F7A5E" w:rsidRPr="003819DD" w:rsidRDefault="009F7A5E" w:rsidP="005D46A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DE2C0DC" w14:textId="77777777" w:rsidR="000F5D79" w:rsidRPr="003819DD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276F8E13" w14:textId="77777777" w:rsidR="00975CDA" w:rsidRPr="00D81135" w:rsidRDefault="00975CDA" w:rsidP="000F5D79">
      <w:pPr>
        <w:rPr>
          <w:rFonts w:ascii="Roboto Light" w:hAnsi="Roboto Light"/>
          <w:b/>
          <w:lang w:val="nn-NO"/>
        </w:rPr>
      </w:pPr>
    </w:p>
    <w:p w14:paraId="7DAA27FF" w14:textId="77777777" w:rsidR="00975CDA" w:rsidRPr="00D81135" w:rsidRDefault="00975CDA" w:rsidP="00975CDA">
      <w:pPr>
        <w:jc w:val="center"/>
        <w:rPr>
          <w:rFonts w:ascii="Roboto Light" w:hAnsi="Roboto Light"/>
          <w:b/>
          <w:sz w:val="32"/>
          <w:u w:val="single"/>
          <w:lang w:val="nn-NO"/>
        </w:rPr>
      </w:pPr>
      <w:r w:rsidRPr="00D81135">
        <w:rPr>
          <w:rFonts w:ascii="Roboto Light" w:hAnsi="Roboto Light"/>
          <w:b/>
          <w:sz w:val="32"/>
          <w:u w:val="single"/>
          <w:lang w:val="nn-NO"/>
        </w:rPr>
        <w:t>Ann</w:t>
      </w:r>
      <w:r w:rsidR="005D46A5" w:rsidRPr="00D81135">
        <w:rPr>
          <w:rFonts w:ascii="Roboto Light" w:hAnsi="Roboto Light"/>
          <w:b/>
          <w:sz w:val="32"/>
          <w:u w:val="single"/>
          <w:lang w:val="nn-NO"/>
        </w:rPr>
        <w:t>a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:rsidRPr="00D81135" w14:paraId="0EAD0E93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3CD4B37" w14:textId="0139C208" w:rsidR="00975CDA" w:rsidRDefault="00975CD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BF62D8">
              <w:rPr>
                <w:rFonts w:ascii="Arial" w:hAnsi="Arial" w:cs="Arial"/>
                <w:sz w:val="20"/>
                <w:szCs w:val="20"/>
                <w:lang w:val="nn-NO"/>
              </w:rPr>
              <w:t>S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pesielle forhold og ann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4B3015A4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5CB2DE8" w14:textId="77777777" w:rsidR="00975CDA" w:rsidRPr="00D81135" w:rsidRDefault="00975CDA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2014E975" w14:textId="77777777" w:rsidR="00975CDA" w:rsidRPr="00D81135" w:rsidRDefault="00975CDA" w:rsidP="00975CDA">
      <w:pPr>
        <w:rPr>
          <w:rFonts w:ascii="Roboto Light" w:hAnsi="Roboto Light"/>
          <w:b/>
          <w:lang w:val="nn-NO"/>
        </w:rPr>
      </w:pPr>
    </w:p>
    <w:p w14:paraId="5D4CEEFD" w14:textId="77777777" w:rsidR="000F5D79" w:rsidRPr="00D81135" w:rsidRDefault="000F5D79" w:rsidP="000F5D79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br w:type="page"/>
      </w:r>
    </w:p>
    <w:p w14:paraId="6B7956AB" w14:textId="77777777" w:rsidR="00952844" w:rsidRPr="00D81135" w:rsidRDefault="00A03E44" w:rsidP="00952844">
      <w:pPr>
        <w:jc w:val="center"/>
        <w:rPr>
          <w:rFonts w:ascii="Roboto Light" w:hAnsi="Roboto Light"/>
          <w:b/>
          <w:sz w:val="32"/>
          <w:u w:val="single"/>
          <w:lang w:val="nn-NO"/>
        </w:rPr>
      </w:pPr>
      <w:r w:rsidRPr="00D81135">
        <w:rPr>
          <w:rFonts w:ascii="Roboto Light" w:hAnsi="Roboto Light"/>
          <w:b/>
          <w:sz w:val="32"/>
          <w:u w:val="single"/>
          <w:lang w:val="nn-NO"/>
        </w:rPr>
        <w:lastRenderedPageBreak/>
        <w:t>Relevant p</w:t>
      </w:r>
      <w:r w:rsidR="00952844" w:rsidRPr="00D81135">
        <w:rPr>
          <w:rFonts w:ascii="Roboto Light" w:hAnsi="Roboto Light"/>
          <w:b/>
          <w:sz w:val="32"/>
          <w:u w:val="single"/>
          <w:lang w:val="nn-NO"/>
        </w:rPr>
        <w:t>rosjekterfaring</w:t>
      </w:r>
      <w:r w:rsidRPr="00D81135">
        <w:rPr>
          <w:rFonts w:ascii="Roboto Light" w:hAnsi="Roboto Light"/>
          <w:b/>
          <w:sz w:val="32"/>
          <w:u w:val="single"/>
          <w:lang w:val="nn-NO"/>
        </w:rPr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81135" w14:paraId="36FA4A9E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28FEDA81" w14:textId="77777777" w:rsidR="0095284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og forklaring </w:t>
            </w:r>
            <w:proofErr w:type="spellStart"/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>ift</w:t>
            </w:r>
            <w:proofErr w:type="spellEnd"/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>.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prosjekterfaring</w:t>
            </w:r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oppg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jeve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45FD8E6F" w14:textId="77777777" w:rsidR="001F17BA" w:rsidRPr="003819DD" w:rsidRDefault="001F17B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4114E6B" w14:textId="77777777" w:rsidR="00952844" w:rsidRPr="00D81135" w:rsidRDefault="00952844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3B0D70E1" w14:textId="77777777" w:rsidR="005D46A5" w:rsidRPr="00D81135" w:rsidRDefault="005D46A5" w:rsidP="00952844">
      <w:pPr>
        <w:rPr>
          <w:rFonts w:ascii="Roboto Light" w:hAnsi="Roboto Light"/>
          <w:b/>
          <w:lang w:val="nn-NO"/>
        </w:rPr>
      </w:pPr>
    </w:p>
    <w:p w14:paraId="0DB04DA5" w14:textId="77777777" w:rsidR="00952844" w:rsidRPr="00D81135" w:rsidRDefault="000F5D79" w:rsidP="00952844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>Relevante p</w:t>
      </w:r>
      <w:r w:rsidR="00952844" w:rsidRPr="00D81135">
        <w:rPr>
          <w:rFonts w:ascii="Roboto Light" w:hAnsi="Roboto Light"/>
          <w:b/>
          <w:lang w:val="nn-NO"/>
        </w:rPr>
        <w:t>rosjekt / oppdrag gjennomført:</w:t>
      </w:r>
    </w:p>
    <w:p w14:paraId="3F9F679E" w14:textId="77777777" w:rsidR="000F5D79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Prosjekt 1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616F7A" w14:paraId="3F43D6E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156E679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5DD4942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prosjekt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prosjektområde»</w:t>
            </w:r>
          </w:p>
        </w:tc>
      </w:tr>
      <w:tr w:rsidR="00757DE9" w:rsidRPr="00616F7A" w14:paraId="107DFB2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8996EF5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2142889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verksemd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57DE9" w:rsidRPr="00D81135" w14:paraId="2B58A6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4C1967F4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5B5D27D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E6A6E5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2F96DD3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Omfang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B11A06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i NOK og eller timer 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>(for leverandør)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35F6F6E5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B11A06" w:rsidRPr="00D81135" w14:paraId="63399D0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188E9F" w14:textId="77777777" w:rsidR="00B11A06" w:rsidRPr="003819DD" w:rsidRDefault="00B11A06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D244361" w14:textId="77777777" w:rsidR="00B11A06" w:rsidRPr="003819DD" w:rsidRDefault="00B11A06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2E7FEF5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49151E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av oppdrag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og gjennomføring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72BBECFF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497386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D0CD9DA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Resultat oppnådd:</w:t>
            </w:r>
          </w:p>
        </w:tc>
        <w:tc>
          <w:tcPr>
            <w:tcW w:w="6735" w:type="dxa"/>
          </w:tcPr>
          <w:p w14:paraId="710E81D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85C46B3" w14:textId="77777777" w:rsidR="00952844" w:rsidRPr="00D81135" w:rsidRDefault="00952844" w:rsidP="00952844">
      <w:pPr>
        <w:rPr>
          <w:rFonts w:ascii="Roboto Light" w:hAnsi="Roboto Light"/>
          <w:b/>
          <w:lang w:val="nn-NO"/>
        </w:rPr>
      </w:pPr>
    </w:p>
    <w:p w14:paraId="1711151A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2»: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A1D5D" w:rsidRPr="00616F7A" w14:paraId="35861253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5633248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498CB199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EA1D5D" w:rsidRPr="00616F7A" w14:paraId="2A6B3C1C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379C886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220EBCBC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EA1D5D" w:rsidRPr="00D81135" w14:paraId="0FA612C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EEDC068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31FB4580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3CB120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129FBA8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Omfang i NOK og eller timer (for leverandør):</w:t>
            </w:r>
          </w:p>
        </w:tc>
        <w:tc>
          <w:tcPr>
            <w:tcW w:w="6735" w:type="dxa"/>
          </w:tcPr>
          <w:p w14:paraId="72A846CD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4845DE3E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239D732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3001988B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582E156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B6BD0E2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32393835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4BB9561D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AF7190E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Resultat oppnådd:</w:t>
            </w:r>
          </w:p>
        </w:tc>
        <w:tc>
          <w:tcPr>
            <w:tcW w:w="6735" w:type="dxa"/>
          </w:tcPr>
          <w:p w14:paraId="748920B9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20296895" w14:textId="77777777" w:rsidR="00F052B2" w:rsidRPr="00D81135" w:rsidRDefault="00F052B2" w:rsidP="00F052B2">
      <w:pPr>
        <w:rPr>
          <w:rFonts w:ascii="Roboto Light" w:hAnsi="Roboto Light"/>
          <w:b/>
          <w:lang w:val="nn-NO"/>
        </w:rPr>
      </w:pPr>
    </w:p>
    <w:p w14:paraId="6F9DF1FF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3»: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A1D5D" w:rsidRPr="00616F7A" w14:paraId="190B0E9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1959A39F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1EE6D877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EA1D5D" w:rsidRPr="00616F7A" w14:paraId="5F469CA5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583AB980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5FEB41C2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EA1D5D" w:rsidRPr="00D81135" w14:paraId="1A81068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2F458BC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62FCE243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3746E90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2E30E07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Omfang i NOK og eller timer (for leverandør):</w:t>
            </w:r>
          </w:p>
        </w:tc>
        <w:tc>
          <w:tcPr>
            <w:tcW w:w="6735" w:type="dxa"/>
          </w:tcPr>
          <w:p w14:paraId="3B9DFEDB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24D68BE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665B636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770C1034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0ECD69E9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55C133A5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6FE712E9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2B15B82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964CD75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Resultat oppnådd:</w:t>
            </w:r>
          </w:p>
        </w:tc>
        <w:tc>
          <w:tcPr>
            <w:tcW w:w="6735" w:type="dxa"/>
          </w:tcPr>
          <w:p w14:paraId="2B2AFC17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7B457F2F" w14:textId="77777777" w:rsidR="00F052B2" w:rsidRPr="00D81135" w:rsidRDefault="00F052B2" w:rsidP="00F052B2">
      <w:pPr>
        <w:rPr>
          <w:rFonts w:ascii="Roboto Light" w:hAnsi="Roboto Light"/>
          <w:b/>
          <w:lang w:val="nn-NO"/>
        </w:rPr>
      </w:pPr>
    </w:p>
    <w:sectPr w:rsidR="00F052B2" w:rsidRPr="00D8113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5D972" w14:textId="77777777" w:rsidR="00607384" w:rsidRDefault="00607384" w:rsidP="00A80BC9">
      <w:pPr>
        <w:spacing w:after="0" w:line="240" w:lineRule="auto"/>
      </w:pPr>
      <w:r>
        <w:separator/>
      </w:r>
    </w:p>
  </w:endnote>
  <w:endnote w:type="continuationSeparator" w:id="0">
    <w:p w14:paraId="06D9ABAE" w14:textId="77777777" w:rsidR="00607384" w:rsidRDefault="00607384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414E8" w14:textId="77777777" w:rsidR="00607384" w:rsidRDefault="00607384" w:rsidP="00A80BC9">
      <w:pPr>
        <w:spacing w:after="0" w:line="240" w:lineRule="auto"/>
      </w:pPr>
      <w:r>
        <w:separator/>
      </w:r>
    </w:p>
  </w:footnote>
  <w:footnote w:type="continuationSeparator" w:id="0">
    <w:p w14:paraId="20A716BD" w14:textId="77777777" w:rsidR="00607384" w:rsidRDefault="00607384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A16E" w14:textId="669FF1A6" w:rsidR="00A80BC9" w:rsidRDefault="000F65F4">
    <w:pPr>
      <w:pStyle w:val="Topptekst"/>
    </w:pPr>
    <w:r>
      <w:rPr>
        <w:noProof/>
      </w:rPr>
      <w:drawing>
        <wp:inline distT="0" distB="0" distL="0" distR="0" wp14:anchorId="71342B7C" wp14:editId="79753645">
          <wp:extent cx="1976755" cy="54991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B562C">
      <w:rPr>
        <w:b/>
        <w:bCs/>
      </w:rPr>
      <w:t xml:space="preserve">Vedlegg </w:t>
    </w:r>
    <w:r w:rsidR="00616F7A">
      <w:rPr>
        <w:b/>
        <w:bCs/>
      </w:rPr>
      <w:t>3</w:t>
    </w:r>
    <w:r w:rsidR="005B562C" w:rsidRPr="005B562C">
      <w:rPr>
        <w:b/>
        <w:bCs/>
      </w:rPr>
      <w:t xml:space="preserve"> – CV-mal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3"/>
    <w:rsid w:val="00005A7E"/>
    <w:rsid w:val="00046C31"/>
    <w:rsid w:val="00047771"/>
    <w:rsid w:val="000F5D79"/>
    <w:rsid w:val="000F65F4"/>
    <w:rsid w:val="001629A9"/>
    <w:rsid w:val="00166BCF"/>
    <w:rsid w:val="00192CAC"/>
    <w:rsid w:val="00193449"/>
    <w:rsid w:val="00197CC9"/>
    <w:rsid w:val="001B44F9"/>
    <w:rsid w:val="001F17BA"/>
    <w:rsid w:val="001F7C2F"/>
    <w:rsid w:val="002057F6"/>
    <w:rsid w:val="00206F6C"/>
    <w:rsid w:val="00276EF1"/>
    <w:rsid w:val="00280795"/>
    <w:rsid w:val="002E4EB0"/>
    <w:rsid w:val="00303CE7"/>
    <w:rsid w:val="003819DD"/>
    <w:rsid w:val="003C0E49"/>
    <w:rsid w:val="00451CA3"/>
    <w:rsid w:val="004C09C3"/>
    <w:rsid w:val="004D58DF"/>
    <w:rsid w:val="004F51C4"/>
    <w:rsid w:val="00501F64"/>
    <w:rsid w:val="005418FB"/>
    <w:rsid w:val="00551427"/>
    <w:rsid w:val="005818BF"/>
    <w:rsid w:val="005825C1"/>
    <w:rsid w:val="005B562C"/>
    <w:rsid w:val="005D46A5"/>
    <w:rsid w:val="00607384"/>
    <w:rsid w:val="00616F7A"/>
    <w:rsid w:val="00736393"/>
    <w:rsid w:val="00757DE9"/>
    <w:rsid w:val="007A45EE"/>
    <w:rsid w:val="00851159"/>
    <w:rsid w:val="00912FFA"/>
    <w:rsid w:val="00922D85"/>
    <w:rsid w:val="00952844"/>
    <w:rsid w:val="00975CDA"/>
    <w:rsid w:val="009834AA"/>
    <w:rsid w:val="009F7A5E"/>
    <w:rsid w:val="00A03E44"/>
    <w:rsid w:val="00A27228"/>
    <w:rsid w:val="00A4184C"/>
    <w:rsid w:val="00A47213"/>
    <w:rsid w:val="00A669E3"/>
    <w:rsid w:val="00A80BC9"/>
    <w:rsid w:val="00B11A06"/>
    <w:rsid w:val="00B90E81"/>
    <w:rsid w:val="00B95AC9"/>
    <w:rsid w:val="00BD5664"/>
    <w:rsid w:val="00BF62D8"/>
    <w:rsid w:val="00C5779B"/>
    <w:rsid w:val="00CA363B"/>
    <w:rsid w:val="00CC6D31"/>
    <w:rsid w:val="00D515F4"/>
    <w:rsid w:val="00D51E02"/>
    <w:rsid w:val="00D61DE6"/>
    <w:rsid w:val="00D81135"/>
    <w:rsid w:val="00D840AD"/>
    <w:rsid w:val="00D91769"/>
    <w:rsid w:val="00DB26AC"/>
    <w:rsid w:val="00DC44E7"/>
    <w:rsid w:val="00EA1D5D"/>
    <w:rsid w:val="00EB13C4"/>
    <w:rsid w:val="00EB3D0C"/>
    <w:rsid w:val="00EB7CDB"/>
    <w:rsid w:val="00EF435E"/>
    <w:rsid w:val="00F052B2"/>
    <w:rsid w:val="00FB4564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B8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A80BC9"/>
  </w:style>
  <w:style w:type="paragraph" w:styleId="Botntekst">
    <w:name w:val="footer"/>
    <w:basedOn w:val="Normal"/>
    <w:link w:val="Botn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7615\Nordfjordnett\KIN_A%20Innkj&#248;p%20-%20Anbod\23-0453%20-%20Pensjonsr&#229;dgjevar\0%20Forarbeid\Fra%20VLFK\Vedlegg%204%20Mal%20C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52A500-D291-42AD-8F2F-D24620D9781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0C13F0BB-C486-475B-98A5-F48230CE3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5E63D-F4D1-4E37-98F6-69155AC77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4 Mal CV</Template>
  <TotalTime>0</TotalTime>
  <Pages>3</Pages>
  <Words>368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2025-04-07T19:48:00Z</dcterms:created>
  <dcterms:modified xsi:type="dcterms:W3CDTF">2026-06-23T11:51:00Z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